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7C9AB" w14:textId="77777777" w:rsidR="0040716C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BACON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50D050CE" w14:textId="77777777" w:rsidR="0040716C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8C4B4" w14:textId="77777777" w:rsidR="0040716C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5F0D5F" w14:textId="77777777" w:rsidR="0040716C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Romsey, Hampshire,</w:t>
      </w:r>
    </w:p>
    <w:p w14:paraId="0A90E981" w14:textId="77777777" w:rsidR="0040716C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745AB43B" w14:textId="77777777" w:rsidR="0040716C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17421">
        <w:rPr>
          <w:rFonts w:ascii="Times New Roman" w:hAnsi="Times New Roman" w:cs="Times New Roman"/>
          <w:sz w:val="24"/>
          <w:szCs w:val="24"/>
        </w:rPr>
        <w:t>https://inquisitionspostmortem.ac.uk/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19-52)</w:t>
      </w:r>
    </w:p>
    <w:p w14:paraId="56C12861" w14:textId="77777777" w:rsidR="0040716C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36EF46" w14:textId="77777777" w:rsidR="0040716C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8628B3" w14:textId="77777777" w:rsidR="0040716C" w:rsidRPr="00C64C40" w:rsidRDefault="0040716C" w:rsidP="004071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2022</w:t>
      </w:r>
    </w:p>
    <w:p w14:paraId="35ABC88D" w14:textId="56D40D74" w:rsidR="00BA00AB" w:rsidRPr="0040716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071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E1A99" w14:textId="77777777" w:rsidR="0040716C" w:rsidRDefault="0040716C" w:rsidP="009139A6">
      <w:r>
        <w:separator/>
      </w:r>
    </w:p>
  </w:endnote>
  <w:endnote w:type="continuationSeparator" w:id="0">
    <w:p w14:paraId="012708CB" w14:textId="77777777" w:rsidR="0040716C" w:rsidRDefault="004071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387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DD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61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98DB6" w14:textId="77777777" w:rsidR="0040716C" w:rsidRDefault="0040716C" w:rsidP="009139A6">
      <w:r>
        <w:separator/>
      </w:r>
    </w:p>
  </w:footnote>
  <w:footnote w:type="continuationSeparator" w:id="0">
    <w:p w14:paraId="2F048199" w14:textId="77777777" w:rsidR="0040716C" w:rsidRDefault="004071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FD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11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3DC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16C"/>
    <w:rsid w:val="000666E0"/>
    <w:rsid w:val="002510B7"/>
    <w:rsid w:val="0040716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8E01B"/>
  <w15:chartTrackingRefBased/>
  <w15:docId w15:val="{5F63D377-6726-4444-BCB6-B2D55F89C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2022-02-23T19:45:00Z</dcterms:created>
  <dcterms:modified xsi:type="dcterms:W3CDTF">2022-02-23T19:47:00Z</dcterms:modified>
</cp:coreProperties>
</file>